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5D" w:rsidRDefault="0063255D" w:rsidP="00357EBE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63255D" w:rsidRDefault="0063255D" w:rsidP="00357EBE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63255D" w:rsidRPr="00A833D4" w:rsidRDefault="0063255D" w:rsidP="00357EBE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63255D" w:rsidRPr="00A833D4" w:rsidRDefault="0063255D" w:rsidP="00357EBE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63255D" w:rsidRPr="00A833D4" w:rsidRDefault="0063255D" w:rsidP="00357EBE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двадцять шоста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63255D" w:rsidRPr="00A833D4" w:rsidRDefault="0063255D" w:rsidP="00357EBE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63255D" w:rsidRPr="00A833D4" w:rsidRDefault="0063255D" w:rsidP="00357EBE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14 грудня  2017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63255D" w:rsidRDefault="0063255D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зміну цільового призначення </w:t>
      </w:r>
    </w:p>
    <w:p w:rsidR="0063255D" w:rsidRPr="00A24E11" w:rsidRDefault="0063255D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земельн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ої  ділянки по вул. Шевченка, 6</w:t>
      </w:r>
    </w:p>
    <w:p w:rsidR="0063255D" w:rsidRPr="00A833D4" w:rsidRDefault="0063255D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63255D" w:rsidRDefault="0063255D" w:rsidP="00357EBE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звернення </w:t>
      </w:r>
      <w:r>
        <w:rPr>
          <w:color w:val="000000"/>
          <w:sz w:val="28"/>
          <w:szCs w:val="28"/>
          <w:lang w:val="uk-UA"/>
        </w:rPr>
        <w:t>Управління з питань комунального майна та земельних відносин</w:t>
      </w:r>
      <w:r w:rsidRPr="00357EBE">
        <w:rPr>
          <w:color w:val="000000"/>
          <w:sz w:val="28"/>
          <w:szCs w:val="28"/>
          <w:lang w:val="uk-UA"/>
        </w:rPr>
        <w:t>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63255D" w:rsidRPr="00A833D4" w:rsidRDefault="0063255D" w:rsidP="00357EBE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63255D" w:rsidRDefault="0063255D" w:rsidP="00357EBE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63255D" w:rsidRPr="00565B51" w:rsidRDefault="0063255D" w:rsidP="00357EBE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63255D" w:rsidRPr="00773AF6" w:rsidRDefault="0063255D" w:rsidP="00357EBE">
      <w:pPr>
        <w:pStyle w:val="p6"/>
        <w:shd w:val="clear" w:color="auto" w:fill="FFFFFF"/>
        <w:spacing w:before="0" w:beforeAutospacing="0" w:after="0" w:afterAutospacing="0" w:line="240" w:lineRule="atLeast"/>
        <w:ind w:left="284" w:firstLine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За клопотанням </w:t>
      </w:r>
      <w:r w:rsidRPr="00BD594A">
        <w:rPr>
          <w:b/>
          <w:color w:val="000000"/>
          <w:sz w:val="28"/>
          <w:szCs w:val="28"/>
          <w:lang w:val="uk-UA"/>
        </w:rPr>
        <w:t>Управління з питань комунального майна та земельних відносин</w:t>
      </w:r>
      <w:r>
        <w:rPr>
          <w:b/>
          <w:color w:val="000000"/>
          <w:sz w:val="28"/>
          <w:szCs w:val="28"/>
          <w:lang w:val="uk-UA"/>
        </w:rPr>
        <w:t xml:space="preserve">, </w:t>
      </w:r>
      <w:r w:rsidRPr="00C71EF9">
        <w:rPr>
          <w:color w:val="000000"/>
          <w:sz w:val="28"/>
          <w:szCs w:val="28"/>
          <w:lang w:val="uk-UA"/>
        </w:rPr>
        <w:t>що діє в інтересах</w:t>
      </w:r>
      <w:r w:rsidRPr="00BD594A">
        <w:rPr>
          <w:b/>
          <w:color w:val="000000"/>
          <w:sz w:val="28"/>
          <w:szCs w:val="28"/>
          <w:lang w:val="uk-UA"/>
        </w:rPr>
        <w:t xml:space="preserve"> Територіальн</w:t>
      </w:r>
      <w:r>
        <w:rPr>
          <w:b/>
          <w:color w:val="000000"/>
          <w:sz w:val="28"/>
          <w:szCs w:val="28"/>
          <w:lang w:val="uk-UA"/>
        </w:rPr>
        <w:t>ої</w:t>
      </w:r>
      <w:r w:rsidRPr="00BD594A">
        <w:rPr>
          <w:b/>
          <w:color w:val="000000"/>
          <w:sz w:val="28"/>
          <w:szCs w:val="28"/>
          <w:lang w:val="uk-UA"/>
        </w:rPr>
        <w:t xml:space="preserve"> громад</w:t>
      </w:r>
      <w:r>
        <w:rPr>
          <w:b/>
          <w:color w:val="000000"/>
          <w:sz w:val="28"/>
          <w:szCs w:val="28"/>
          <w:lang w:val="uk-UA"/>
        </w:rPr>
        <w:t xml:space="preserve">и </w:t>
      </w:r>
      <w:r w:rsidRPr="00BD594A">
        <w:rPr>
          <w:b/>
          <w:color w:val="000000"/>
          <w:sz w:val="28"/>
          <w:szCs w:val="28"/>
          <w:lang w:val="uk-UA"/>
        </w:rPr>
        <w:t xml:space="preserve"> м. Лубни в особі Лубенської міської ради</w:t>
      </w:r>
      <w:r>
        <w:rPr>
          <w:b/>
          <w:color w:val="000000"/>
          <w:sz w:val="28"/>
          <w:szCs w:val="28"/>
          <w:lang w:val="uk-UA"/>
        </w:rPr>
        <w:t>,</w:t>
      </w:r>
      <w:r w:rsidRPr="00BD594A">
        <w:rPr>
          <w:b/>
          <w:color w:val="000000"/>
          <w:sz w:val="28"/>
          <w:szCs w:val="28"/>
          <w:lang w:val="uk-UA"/>
        </w:rPr>
        <w:t xml:space="preserve"> </w:t>
      </w:r>
      <w:r w:rsidRPr="005045E4">
        <w:rPr>
          <w:color w:val="000000"/>
          <w:sz w:val="28"/>
          <w:szCs w:val="28"/>
          <w:lang w:val="uk-UA"/>
        </w:rPr>
        <w:t>з</w:t>
      </w:r>
      <w:r w:rsidRPr="00773AF6">
        <w:rPr>
          <w:color w:val="000000"/>
          <w:sz w:val="28"/>
          <w:szCs w:val="28"/>
          <w:lang w:val="uk-UA"/>
        </w:rPr>
        <w:t>атвердити проект землеустрою щодо відведення земельної ділянки шляхом зміни цільового призначення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773AF6">
        <w:rPr>
          <w:color w:val="000000"/>
          <w:sz w:val="28"/>
          <w:szCs w:val="28"/>
          <w:lang w:val="uk-UA"/>
        </w:rPr>
        <w:t xml:space="preserve">по вул. </w:t>
      </w:r>
      <w:r>
        <w:rPr>
          <w:color w:val="000000"/>
          <w:sz w:val="28"/>
          <w:szCs w:val="28"/>
          <w:lang w:val="uk-UA"/>
        </w:rPr>
        <w:t>Шевченка</w:t>
      </w:r>
      <w:r w:rsidRPr="00773AF6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6</w:t>
      </w:r>
      <w:r w:rsidRPr="00773AF6">
        <w:rPr>
          <w:color w:val="000000"/>
          <w:sz w:val="28"/>
          <w:szCs w:val="28"/>
          <w:lang w:val="uk-UA"/>
        </w:rPr>
        <w:t xml:space="preserve">, площею </w:t>
      </w:r>
      <w:smartTag w:uri="urn:schemas-microsoft-com:office:smarttags" w:element="metricconverter">
        <w:smartTagPr>
          <w:attr w:name="ProductID" w:val="0,0019 га"/>
        </w:smartTagPr>
        <w:r w:rsidRPr="00773AF6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0019</w:t>
        </w:r>
        <w:r w:rsidRPr="00773AF6">
          <w:rPr>
            <w:color w:val="000000"/>
            <w:sz w:val="28"/>
            <w:szCs w:val="28"/>
            <w:lang w:val="uk-UA"/>
          </w:rPr>
          <w:t xml:space="preserve"> га</w:t>
        </w:r>
      </w:smartTag>
      <w:r>
        <w:rPr>
          <w:color w:val="000000"/>
          <w:sz w:val="28"/>
          <w:szCs w:val="28"/>
          <w:lang w:val="uk-UA"/>
        </w:rPr>
        <w:t xml:space="preserve">, кадастровий номер 5310700000:06:055:0048. </w:t>
      </w:r>
      <w:r w:rsidRPr="00773AF6">
        <w:rPr>
          <w:color w:val="000000"/>
          <w:sz w:val="28"/>
          <w:szCs w:val="28"/>
          <w:lang w:val="uk-UA"/>
        </w:rPr>
        <w:t xml:space="preserve"> </w:t>
      </w:r>
    </w:p>
    <w:p w:rsidR="0063255D" w:rsidRPr="00773AF6" w:rsidRDefault="0063255D" w:rsidP="00357EBE">
      <w:pPr>
        <w:ind w:left="284" w:firstLine="360"/>
        <w:jc w:val="both"/>
        <w:rPr>
          <w:color w:val="000000"/>
          <w:sz w:val="28"/>
          <w:szCs w:val="28"/>
        </w:rPr>
      </w:pPr>
      <w:r w:rsidRPr="00773AF6">
        <w:rPr>
          <w:color w:val="000000"/>
          <w:sz w:val="28"/>
          <w:szCs w:val="28"/>
        </w:rPr>
        <w:t xml:space="preserve">Змінити цільове призначення вказаної земельної ділянки із земель – для </w:t>
      </w:r>
      <w:r>
        <w:rPr>
          <w:color w:val="000000"/>
          <w:sz w:val="28"/>
          <w:szCs w:val="28"/>
        </w:rPr>
        <w:t>будівництва, обслуговування будівель торгівлі на нове цільове призначення</w:t>
      </w:r>
      <w:r w:rsidRPr="00773AF6">
        <w:rPr>
          <w:color w:val="000000"/>
          <w:sz w:val="28"/>
          <w:szCs w:val="28"/>
        </w:rPr>
        <w:t xml:space="preserve">  землі -  для будівництва </w:t>
      </w:r>
      <w:r>
        <w:rPr>
          <w:color w:val="000000"/>
          <w:sz w:val="28"/>
          <w:szCs w:val="28"/>
        </w:rPr>
        <w:t>індивідуальних гаражів</w:t>
      </w:r>
      <w:r w:rsidRPr="00773AF6">
        <w:rPr>
          <w:color w:val="000000"/>
          <w:sz w:val="28"/>
          <w:szCs w:val="28"/>
        </w:rPr>
        <w:t xml:space="preserve">.  </w:t>
      </w:r>
    </w:p>
    <w:p w:rsidR="0063255D" w:rsidRPr="00773AF6" w:rsidRDefault="0063255D" w:rsidP="009B0214">
      <w:pPr>
        <w:ind w:left="284"/>
        <w:jc w:val="both"/>
        <w:rPr>
          <w:color w:val="000000"/>
          <w:sz w:val="28"/>
          <w:szCs w:val="28"/>
        </w:rPr>
      </w:pPr>
      <w:r w:rsidRPr="00773AF6">
        <w:rPr>
          <w:color w:val="000000"/>
          <w:sz w:val="28"/>
          <w:szCs w:val="28"/>
        </w:rPr>
        <w:t xml:space="preserve">          Зобов’язати</w:t>
      </w:r>
      <w:r w:rsidRPr="00AD6692">
        <w:rPr>
          <w:color w:val="000000"/>
          <w:sz w:val="28"/>
          <w:szCs w:val="28"/>
        </w:rPr>
        <w:t xml:space="preserve"> </w:t>
      </w:r>
      <w:r w:rsidRPr="009B0214">
        <w:rPr>
          <w:color w:val="000000"/>
          <w:sz w:val="28"/>
          <w:szCs w:val="28"/>
        </w:rPr>
        <w:t>Управління з питань комунального майна та земельних відносин на користь Територіальної громади  м. Лубни в особі Лубенської міської ради</w:t>
      </w:r>
      <w:r w:rsidRPr="00BD594A"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773AF6">
        <w:rPr>
          <w:color w:val="000000"/>
          <w:sz w:val="28"/>
          <w:szCs w:val="28"/>
        </w:rPr>
        <w:t xml:space="preserve"> зареєструвати право </w:t>
      </w:r>
      <w:r>
        <w:rPr>
          <w:color w:val="000000"/>
          <w:sz w:val="28"/>
          <w:szCs w:val="28"/>
        </w:rPr>
        <w:t xml:space="preserve">власності на  землю </w:t>
      </w:r>
      <w:r w:rsidRPr="00773AF6">
        <w:rPr>
          <w:color w:val="000000"/>
          <w:sz w:val="28"/>
          <w:szCs w:val="28"/>
        </w:rPr>
        <w:t xml:space="preserve"> згідно чинного законодавства.</w:t>
      </w:r>
      <w:r>
        <w:rPr>
          <w:color w:val="000000"/>
          <w:sz w:val="28"/>
          <w:szCs w:val="28"/>
        </w:rPr>
        <w:t xml:space="preserve"> Вказану земельну ділянку зарахувати до земель запасу.</w:t>
      </w:r>
    </w:p>
    <w:p w:rsidR="0063255D" w:rsidRDefault="0063255D" w:rsidP="00357EB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63255D" w:rsidRDefault="0063255D" w:rsidP="00357EBE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Міський  голова                                                                     О.П. Грицаєнко</w:t>
      </w:r>
    </w:p>
    <w:p w:rsidR="0063255D" w:rsidRDefault="0063255D" w:rsidP="00357EBE">
      <w:pPr>
        <w:jc w:val="center"/>
      </w:pPr>
    </w:p>
    <w:p w:rsidR="0063255D" w:rsidRDefault="0063255D" w:rsidP="00357EBE">
      <w:pPr>
        <w:jc w:val="center"/>
      </w:pPr>
    </w:p>
    <w:p w:rsidR="0063255D" w:rsidRDefault="0063255D" w:rsidP="00357EBE">
      <w:pPr>
        <w:jc w:val="center"/>
      </w:pPr>
    </w:p>
    <w:p w:rsidR="0063255D" w:rsidRDefault="0063255D" w:rsidP="00357EBE">
      <w:pPr>
        <w:jc w:val="center"/>
      </w:pPr>
    </w:p>
    <w:p w:rsidR="0063255D" w:rsidRDefault="0063255D" w:rsidP="00357EBE">
      <w:pPr>
        <w:jc w:val="center"/>
      </w:pPr>
    </w:p>
    <w:p w:rsidR="0063255D" w:rsidRDefault="0063255D" w:rsidP="00357EBE">
      <w:pPr>
        <w:jc w:val="center"/>
      </w:pPr>
    </w:p>
    <w:p w:rsidR="0063255D" w:rsidRDefault="0063255D" w:rsidP="00357EBE">
      <w:pPr>
        <w:jc w:val="center"/>
      </w:pPr>
    </w:p>
    <w:p w:rsidR="0063255D" w:rsidRDefault="0063255D" w:rsidP="00357EBE">
      <w:pPr>
        <w:jc w:val="center"/>
      </w:pPr>
    </w:p>
    <w:p w:rsidR="0063255D" w:rsidRDefault="0063255D" w:rsidP="00357EBE">
      <w:pPr>
        <w:jc w:val="center"/>
      </w:pPr>
    </w:p>
    <w:p w:rsidR="0063255D" w:rsidRDefault="0063255D" w:rsidP="00357EBE">
      <w:pPr>
        <w:jc w:val="center"/>
      </w:pPr>
    </w:p>
    <w:p w:rsidR="0063255D" w:rsidRDefault="0063255D" w:rsidP="00357EBE">
      <w:pPr>
        <w:jc w:val="center"/>
      </w:pPr>
    </w:p>
    <w:p w:rsidR="0063255D" w:rsidRDefault="0063255D" w:rsidP="00357EBE">
      <w:pPr>
        <w:jc w:val="center"/>
      </w:pPr>
    </w:p>
    <w:p w:rsidR="0063255D" w:rsidRDefault="0063255D" w:rsidP="00357EBE">
      <w:pPr>
        <w:jc w:val="center"/>
      </w:pPr>
    </w:p>
    <w:p w:rsidR="0063255D" w:rsidRDefault="0063255D" w:rsidP="00357EBE">
      <w:pPr>
        <w:jc w:val="center"/>
      </w:pPr>
    </w:p>
    <w:p w:rsidR="0063255D" w:rsidRDefault="0063255D" w:rsidP="00357EBE">
      <w:pPr>
        <w:jc w:val="center"/>
      </w:pPr>
    </w:p>
    <w:p w:rsidR="0063255D" w:rsidRPr="004A1F78" w:rsidRDefault="0063255D" w:rsidP="00357EBE">
      <w:pPr>
        <w:jc w:val="center"/>
      </w:pPr>
      <w:r w:rsidRPr="004A1F78">
        <w:t>ПОГОДЖЕНО:</w:t>
      </w:r>
    </w:p>
    <w:p w:rsidR="0063255D" w:rsidRPr="004A1F78" w:rsidRDefault="0063255D" w:rsidP="00357EBE">
      <w:pPr>
        <w:jc w:val="center"/>
      </w:pPr>
    </w:p>
    <w:p w:rsidR="0063255D" w:rsidRPr="004A1F78" w:rsidRDefault="0063255D" w:rsidP="00357EBE">
      <w:pPr>
        <w:jc w:val="center"/>
      </w:pPr>
    </w:p>
    <w:p w:rsidR="0063255D" w:rsidRDefault="0063255D" w:rsidP="00357EBE">
      <w:r w:rsidRPr="004A1F78">
        <w:t xml:space="preserve">Секретар міської ради                                           </w:t>
      </w:r>
      <w:r>
        <w:t xml:space="preserve">                         </w:t>
      </w:r>
      <w:r w:rsidRPr="004A1F78">
        <w:t xml:space="preserve">            </w:t>
      </w:r>
      <w:r>
        <w:t>О.В.</w:t>
      </w:r>
      <w:r w:rsidRPr="004A1F78">
        <w:t>Карпець</w:t>
      </w:r>
    </w:p>
    <w:p w:rsidR="0063255D" w:rsidRPr="004A1F78" w:rsidRDefault="0063255D" w:rsidP="00357EBE"/>
    <w:p w:rsidR="0063255D" w:rsidRPr="004A1F78" w:rsidRDefault="0063255D" w:rsidP="00357EBE">
      <w:r w:rsidRPr="004A1F78">
        <w:t xml:space="preserve">Голова постійної депутатської </w:t>
      </w:r>
    </w:p>
    <w:p w:rsidR="0063255D" w:rsidRPr="004A1F78" w:rsidRDefault="0063255D" w:rsidP="00357EBE">
      <w:pPr>
        <w:pStyle w:val="Footer"/>
      </w:pPr>
      <w:r w:rsidRPr="004A1F78">
        <w:t>комісії з питань землевідведення</w:t>
      </w:r>
    </w:p>
    <w:p w:rsidR="0063255D" w:rsidRPr="004A1F78" w:rsidRDefault="0063255D" w:rsidP="00357EBE">
      <w:pPr>
        <w:pStyle w:val="Footer"/>
        <w:tabs>
          <w:tab w:val="clear" w:pos="9355"/>
          <w:tab w:val="right" w:pos="9540"/>
        </w:tabs>
      </w:pPr>
      <w:r>
        <w:t xml:space="preserve">та </w:t>
      </w:r>
      <w:r w:rsidRPr="004A1F78">
        <w:t>будівництва</w:t>
      </w:r>
      <w:r>
        <w:t xml:space="preserve"> </w:t>
      </w:r>
      <w:r>
        <w:tab/>
        <w:t xml:space="preserve">                                                                                           Ю.Б. Денисенко</w:t>
      </w:r>
      <w:r w:rsidRPr="004A1F78">
        <w:t xml:space="preserve"> </w:t>
      </w:r>
    </w:p>
    <w:p w:rsidR="0063255D" w:rsidRPr="004A1F78" w:rsidRDefault="0063255D" w:rsidP="00357EBE">
      <w:pPr>
        <w:pStyle w:val="Footer"/>
        <w:tabs>
          <w:tab w:val="left" w:pos="708"/>
        </w:tabs>
      </w:pPr>
    </w:p>
    <w:p w:rsidR="0063255D" w:rsidRDefault="0063255D" w:rsidP="00357EBE">
      <w:pPr>
        <w:pStyle w:val="Footer"/>
        <w:tabs>
          <w:tab w:val="left" w:pos="708"/>
        </w:tabs>
      </w:pPr>
      <w:r>
        <w:t xml:space="preserve">Начальник </w:t>
      </w:r>
      <w:r w:rsidRPr="004A1F78">
        <w:t xml:space="preserve">юридичного </w:t>
      </w:r>
      <w:r>
        <w:t>відділу</w:t>
      </w:r>
      <w:r w:rsidRPr="004A1F78">
        <w:t xml:space="preserve">                          </w:t>
      </w:r>
      <w:r>
        <w:t xml:space="preserve">                         </w:t>
      </w:r>
      <w:r w:rsidRPr="004A1F78">
        <w:t xml:space="preserve">            </w:t>
      </w:r>
      <w:r>
        <w:t xml:space="preserve"> </w:t>
      </w:r>
      <w:r w:rsidRPr="004A1F78">
        <w:t>Н.М.Мелентьєва</w:t>
      </w:r>
    </w:p>
    <w:p w:rsidR="0063255D" w:rsidRDefault="0063255D" w:rsidP="00357EBE">
      <w:pPr>
        <w:pStyle w:val="Footer"/>
        <w:tabs>
          <w:tab w:val="left" w:pos="708"/>
        </w:tabs>
      </w:pPr>
    </w:p>
    <w:p w:rsidR="0063255D" w:rsidRDefault="0063255D" w:rsidP="00357EBE">
      <w:pPr>
        <w:pStyle w:val="Footer"/>
        <w:tabs>
          <w:tab w:val="left" w:pos="708"/>
        </w:tabs>
      </w:pPr>
      <w:r>
        <w:t xml:space="preserve">Начальник  організаційного відділу </w:t>
      </w:r>
    </w:p>
    <w:p w:rsidR="0063255D" w:rsidRDefault="0063255D" w:rsidP="00357EBE">
      <w:pPr>
        <w:pStyle w:val="Footer"/>
        <w:tabs>
          <w:tab w:val="left" w:pos="708"/>
        </w:tabs>
      </w:pPr>
      <w:r>
        <w:t xml:space="preserve">                                                                                                                      Н.М. Уварова</w:t>
      </w:r>
    </w:p>
    <w:p w:rsidR="0063255D" w:rsidRPr="004A1F78" w:rsidRDefault="0063255D" w:rsidP="00357EBE">
      <w:r>
        <w:t>Начальник У</w:t>
      </w:r>
      <w:r w:rsidRPr="004A1F78">
        <w:t xml:space="preserve">правління                                                      </w:t>
      </w:r>
    </w:p>
    <w:p w:rsidR="0063255D" w:rsidRPr="004A1F78" w:rsidRDefault="0063255D" w:rsidP="00357EBE">
      <w:r w:rsidRPr="004A1F78">
        <w:t xml:space="preserve">з питань комунального майна </w:t>
      </w:r>
    </w:p>
    <w:p w:rsidR="0063255D" w:rsidRPr="004A1F78" w:rsidRDefault="0063255D" w:rsidP="00357EBE">
      <w:r w:rsidRPr="004A1F78">
        <w:t>та земельних відносин</w:t>
      </w:r>
      <w:r w:rsidRPr="004A1F78">
        <w:tab/>
        <w:t xml:space="preserve">                   </w:t>
      </w:r>
      <w:r>
        <w:t xml:space="preserve">                                                   О.Г. Іващенко</w:t>
      </w:r>
    </w:p>
    <w:p w:rsidR="0063255D" w:rsidRDefault="0063255D" w:rsidP="00357EBE">
      <w:pPr>
        <w:pStyle w:val="Footer"/>
        <w:tabs>
          <w:tab w:val="clear" w:pos="9355"/>
          <w:tab w:val="right" w:pos="9540"/>
        </w:tabs>
      </w:pPr>
    </w:p>
    <w:p w:rsidR="0063255D" w:rsidRDefault="0063255D" w:rsidP="00357EBE">
      <w:pPr>
        <w:pStyle w:val="Footer"/>
        <w:tabs>
          <w:tab w:val="clear" w:pos="9355"/>
          <w:tab w:val="right" w:pos="9540"/>
        </w:tabs>
      </w:pPr>
      <w:r>
        <w:t xml:space="preserve">Начальник відділу містобудування </w:t>
      </w:r>
    </w:p>
    <w:p w:rsidR="0063255D" w:rsidRDefault="0063255D" w:rsidP="00357EBE">
      <w:r>
        <w:t>та архітектури</w:t>
      </w:r>
      <w:r>
        <w:tab/>
        <w:t xml:space="preserve">                                                                                  А.Г.Шмонденко</w:t>
      </w:r>
    </w:p>
    <w:p w:rsidR="0063255D" w:rsidRDefault="0063255D" w:rsidP="00357EBE"/>
    <w:p w:rsidR="0063255D" w:rsidRDefault="0063255D" w:rsidP="00357EBE"/>
    <w:p w:rsidR="0063255D" w:rsidRDefault="0063255D"/>
    <w:sectPr w:rsidR="0063255D" w:rsidSect="0090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7EBE"/>
    <w:rsid w:val="0009245D"/>
    <w:rsid w:val="000B3150"/>
    <w:rsid w:val="00357EBE"/>
    <w:rsid w:val="00452836"/>
    <w:rsid w:val="004A1F78"/>
    <w:rsid w:val="005045E4"/>
    <w:rsid w:val="00565B51"/>
    <w:rsid w:val="005C17B1"/>
    <w:rsid w:val="005F2437"/>
    <w:rsid w:val="005F6AD3"/>
    <w:rsid w:val="0063255D"/>
    <w:rsid w:val="006E7698"/>
    <w:rsid w:val="00773AF6"/>
    <w:rsid w:val="0090368A"/>
    <w:rsid w:val="009B0214"/>
    <w:rsid w:val="009C5836"/>
    <w:rsid w:val="00A24E11"/>
    <w:rsid w:val="00A833D4"/>
    <w:rsid w:val="00AD6692"/>
    <w:rsid w:val="00BD594A"/>
    <w:rsid w:val="00BF26A2"/>
    <w:rsid w:val="00C71EF9"/>
    <w:rsid w:val="00D63486"/>
    <w:rsid w:val="00E84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EBE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357EBE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DefaultParagraphFont"/>
    <w:uiPriority w:val="99"/>
    <w:rsid w:val="00357EBE"/>
    <w:rPr>
      <w:rFonts w:cs="Times New Roman"/>
    </w:rPr>
  </w:style>
  <w:style w:type="paragraph" w:customStyle="1" w:styleId="p2">
    <w:name w:val="p2"/>
    <w:basedOn w:val="Normal"/>
    <w:uiPriority w:val="99"/>
    <w:rsid w:val="00357EBE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Normal"/>
    <w:uiPriority w:val="99"/>
    <w:rsid w:val="00357EBE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Normal"/>
    <w:uiPriority w:val="99"/>
    <w:rsid w:val="00357EBE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Normal"/>
    <w:uiPriority w:val="99"/>
    <w:rsid w:val="00357EBE"/>
    <w:pPr>
      <w:spacing w:before="100" w:beforeAutospacing="1" w:after="100" w:afterAutospacing="1"/>
    </w:pPr>
    <w:rPr>
      <w:lang w:val="ru-RU"/>
    </w:rPr>
  </w:style>
  <w:style w:type="paragraph" w:styleId="Footer">
    <w:name w:val="footer"/>
    <w:basedOn w:val="Normal"/>
    <w:link w:val="FooterChar"/>
    <w:uiPriority w:val="99"/>
    <w:rsid w:val="00357EBE"/>
    <w:pPr>
      <w:tabs>
        <w:tab w:val="center" w:pos="4677"/>
        <w:tab w:val="right" w:pos="9355"/>
      </w:tabs>
    </w:pPr>
    <w:rPr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57EBE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475</Words>
  <Characters>2708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2017-11-30T07:07:00Z</cp:lastPrinted>
  <dcterms:created xsi:type="dcterms:W3CDTF">2017-11-28T13:34:00Z</dcterms:created>
  <dcterms:modified xsi:type="dcterms:W3CDTF">2017-11-30T07:07:00Z</dcterms:modified>
</cp:coreProperties>
</file>